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9E4A5" w14:textId="77777777" w:rsidR="00F534D6" w:rsidRDefault="00F534D6" w:rsidP="00F534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KELNYNGTON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BD58C0D" w14:textId="77777777" w:rsidR="00F534D6" w:rsidRDefault="00F534D6" w:rsidP="00F534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Bailiff of the Liberty of the Bishop of Ely.</w:t>
      </w:r>
    </w:p>
    <w:p w14:paraId="1A6A76D0" w14:textId="77777777" w:rsidR="00F534D6" w:rsidRDefault="00F534D6" w:rsidP="00F534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5CC3DC" w14:textId="77777777" w:rsidR="00F534D6" w:rsidRDefault="00F534D6" w:rsidP="00F534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D28E89" w14:textId="77777777" w:rsidR="00F534D6" w:rsidRDefault="00F534D6" w:rsidP="00F534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Edmund Hole of Dunton, Norfolk(q.v.),</w:t>
      </w:r>
    </w:p>
    <w:p w14:paraId="4EB2FFC7" w14:textId="77777777" w:rsidR="00F534D6" w:rsidRDefault="00F534D6" w:rsidP="00F534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Curteys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Shereford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40B4AB6" w14:textId="77777777" w:rsidR="00F534D6" w:rsidRDefault="00F534D6" w:rsidP="00F534D6">
      <w:pPr>
        <w:pStyle w:val="NoSpacing"/>
        <w:ind w:left="1440" w:hanging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03E04A8" w14:textId="77777777" w:rsidR="00F534D6" w:rsidRDefault="00F534D6" w:rsidP="00F534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456105" w14:textId="77777777" w:rsidR="00F534D6" w:rsidRDefault="00F534D6" w:rsidP="00F534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A7DB4E" w14:textId="77777777" w:rsidR="00F534D6" w:rsidRDefault="00F534D6" w:rsidP="00F534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April 2021</w:t>
      </w:r>
    </w:p>
    <w:p w14:paraId="38E0AC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4C5E1" w14:textId="77777777" w:rsidR="00F534D6" w:rsidRDefault="00F534D6" w:rsidP="009139A6">
      <w:r>
        <w:separator/>
      </w:r>
    </w:p>
  </w:endnote>
  <w:endnote w:type="continuationSeparator" w:id="0">
    <w:p w14:paraId="758D8F4A" w14:textId="77777777" w:rsidR="00F534D6" w:rsidRDefault="00F534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D87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11A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FA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05776" w14:textId="77777777" w:rsidR="00F534D6" w:rsidRDefault="00F534D6" w:rsidP="009139A6">
      <w:r>
        <w:separator/>
      </w:r>
    </w:p>
  </w:footnote>
  <w:footnote w:type="continuationSeparator" w:id="0">
    <w:p w14:paraId="7D863012" w14:textId="77777777" w:rsidR="00F534D6" w:rsidRDefault="00F534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496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7C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2A0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4D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4DA58"/>
  <w15:chartTrackingRefBased/>
  <w15:docId w15:val="{93BEB4EE-47BC-4415-904C-A15C74FC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34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2021-05-22T11:25:00Z</dcterms:created>
  <dcterms:modified xsi:type="dcterms:W3CDTF">2021-05-22T11:26:00Z</dcterms:modified>
</cp:coreProperties>
</file>